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9C20" w14:textId="77777777" w:rsidR="005C14CF" w:rsidRDefault="005C14CF" w:rsidP="005C14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NATTON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C0A204F" w14:textId="77777777" w:rsidR="005C14CF" w:rsidRDefault="005C14CF" w:rsidP="005C14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Tewkesbury. Merchant.</w:t>
      </w:r>
    </w:p>
    <w:p w14:paraId="0B8668BE" w14:textId="77777777" w:rsidR="005C14CF" w:rsidRDefault="005C14CF" w:rsidP="005C14CF">
      <w:pPr>
        <w:pStyle w:val="NoSpacing"/>
        <w:rPr>
          <w:rFonts w:cs="Times New Roman"/>
          <w:szCs w:val="24"/>
        </w:rPr>
      </w:pPr>
    </w:p>
    <w:p w14:paraId="3E6D0608" w14:textId="77777777" w:rsidR="005C14CF" w:rsidRDefault="005C14CF" w:rsidP="005C14CF">
      <w:pPr>
        <w:pStyle w:val="NoSpacing"/>
        <w:rPr>
          <w:rFonts w:cs="Times New Roman"/>
          <w:szCs w:val="24"/>
        </w:rPr>
      </w:pPr>
    </w:p>
    <w:p w14:paraId="778D45E8" w14:textId="77777777" w:rsidR="005C14CF" w:rsidRDefault="005C14CF" w:rsidP="005C14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Daniel Sheldon(q.v.) brought a plaint of debt against him.</w:t>
      </w:r>
    </w:p>
    <w:p w14:paraId="01BFCFCB" w14:textId="77777777" w:rsidR="005C14CF" w:rsidRDefault="005C14CF" w:rsidP="005C14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69351A0" w14:textId="77777777" w:rsidR="005C14CF" w:rsidRDefault="005C14CF" w:rsidP="005C14CF">
      <w:pPr>
        <w:pStyle w:val="NoSpacing"/>
        <w:rPr>
          <w:rFonts w:cs="Times New Roman"/>
          <w:szCs w:val="24"/>
        </w:rPr>
      </w:pPr>
    </w:p>
    <w:p w14:paraId="4CAF276A" w14:textId="77777777" w:rsidR="005C14CF" w:rsidRDefault="005C14CF" w:rsidP="005C14CF">
      <w:pPr>
        <w:pStyle w:val="NoSpacing"/>
        <w:rPr>
          <w:rFonts w:cs="Times New Roman"/>
          <w:szCs w:val="24"/>
        </w:rPr>
      </w:pPr>
    </w:p>
    <w:p w14:paraId="7687F881" w14:textId="77777777" w:rsidR="005C14CF" w:rsidRDefault="005C14CF" w:rsidP="005C14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December 2024</w:t>
      </w:r>
    </w:p>
    <w:p w14:paraId="2D943C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B02B" w14:textId="77777777" w:rsidR="005C14CF" w:rsidRDefault="005C14CF" w:rsidP="009139A6">
      <w:r>
        <w:separator/>
      </w:r>
    </w:p>
  </w:endnote>
  <w:endnote w:type="continuationSeparator" w:id="0">
    <w:p w14:paraId="5D07CD57" w14:textId="77777777" w:rsidR="005C14CF" w:rsidRDefault="005C14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F3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01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A3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DEF00" w14:textId="77777777" w:rsidR="005C14CF" w:rsidRDefault="005C14CF" w:rsidP="009139A6">
      <w:r>
        <w:separator/>
      </w:r>
    </w:p>
  </w:footnote>
  <w:footnote w:type="continuationSeparator" w:id="0">
    <w:p w14:paraId="1FE0DDE4" w14:textId="77777777" w:rsidR="005C14CF" w:rsidRDefault="005C14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E8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A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73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CF"/>
    <w:rsid w:val="000666E0"/>
    <w:rsid w:val="002510B7"/>
    <w:rsid w:val="00270799"/>
    <w:rsid w:val="005C130B"/>
    <w:rsid w:val="005C14C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AC1AC"/>
  <w15:chartTrackingRefBased/>
  <w15:docId w15:val="{99EB924A-FE49-4F9C-9FA1-7DABF975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14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2025-01-25T07:38:00Z</dcterms:created>
  <dcterms:modified xsi:type="dcterms:W3CDTF">2025-01-25T07:38:00Z</dcterms:modified>
</cp:coreProperties>
</file>